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7B4" w:rsidRPr="008845AA" w:rsidRDefault="005627B4" w:rsidP="005627B4">
      <w:pPr>
        <w:pStyle w:val="normal"/>
        <w:rPr>
          <w:rFonts w:ascii="Arial" w:hAnsi="Arial" w:cs="Arial"/>
          <w:sz w:val="20"/>
          <w:szCs w:val="20"/>
          <w:lang w:val="en-US"/>
        </w:rPr>
      </w:pPr>
      <w:r w:rsidRPr="008845AA">
        <w:rPr>
          <w:rStyle w:val="normalchar"/>
          <w:rFonts w:ascii="Arial" w:hAnsi="Arial" w:cs="Arial"/>
          <w:b/>
          <w:bCs/>
          <w:sz w:val="20"/>
          <w:szCs w:val="20"/>
          <w:lang w:val="en-US"/>
        </w:rPr>
        <w:t>1. Quality of the researcher</w:t>
      </w:r>
      <w:r w:rsidRPr="008845AA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5627B4" w:rsidRPr="008845AA" w:rsidRDefault="00CB2EE6" w:rsidP="005627B4">
      <w:pPr>
        <w:pStyle w:val="normal"/>
        <w:rPr>
          <w:rFonts w:ascii="Arial" w:hAnsi="Arial" w:cs="Arial"/>
          <w:sz w:val="20"/>
          <w:szCs w:val="20"/>
          <w:lang w:val="en-US"/>
        </w:rPr>
      </w:pPr>
      <w:r w:rsidRPr="005627B4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-137795</wp:posOffset>
            </wp:positionV>
            <wp:extent cx="2305050" cy="361950"/>
            <wp:effectExtent l="19050" t="0" r="0" b="0"/>
            <wp:wrapSquare wrapText="bothSides"/>
            <wp:docPr id="1" name="Afbeelding 1" descr="D:\Plaatjes\scoreblok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atjes\scoreblokj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7B4" w:rsidRPr="008845AA">
        <w:rPr>
          <w:rStyle w:val="notranslate"/>
          <w:rFonts w:ascii="Arial" w:hAnsi="Arial" w:cs="Arial"/>
          <w:sz w:val="20"/>
          <w:szCs w:val="20"/>
          <w:lang w:val="en-US"/>
        </w:rPr>
        <w:t>How do you rate the quality of the researcher, and what aspects of the proposal leading to this recognition?</w:t>
      </w:r>
      <w:r w:rsidR="005627B4" w:rsidRPr="008845AA">
        <w:rPr>
          <w:rFonts w:ascii="Arial" w:hAnsi="Arial" w:cs="Arial"/>
          <w:sz w:val="20"/>
          <w:szCs w:val="20"/>
          <w:lang w:val="en-US"/>
        </w:rPr>
        <w:t xml:space="preserve"> </w:t>
      </w:r>
      <w:r w:rsidR="005627B4" w:rsidRPr="008845AA">
        <w:rPr>
          <w:rStyle w:val="notranslate"/>
          <w:rFonts w:ascii="Arial" w:hAnsi="Arial" w:cs="Arial"/>
          <w:sz w:val="20"/>
          <w:szCs w:val="20"/>
          <w:lang w:val="en-US"/>
        </w:rPr>
        <w:t>Which indicate performance in the CV that the candidate has a special talent available for academic research?</w:t>
      </w:r>
      <w:r w:rsidR="005627B4" w:rsidRPr="008845AA">
        <w:rPr>
          <w:rFonts w:ascii="Arial" w:hAnsi="Arial" w:cs="Arial"/>
          <w:sz w:val="20"/>
          <w:szCs w:val="20"/>
          <w:lang w:val="en-US"/>
        </w:rPr>
        <w:t xml:space="preserve"> </w:t>
      </w:r>
      <w:r w:rsidR="005627B4" w:rsidRPr="008845AA">
        <w:rPr>
          <w:rStyle w:val="notranslate"/>
          <w:rFonts w:ascii="Arial" w:hAnsi="Arial" w:cs="Arial"/>
          <w:sz w:val="20"/>
          <w:szCs w:val="20"/>
          <w:lang w:val="en-US"/>
        </w:rPr>
        <w:t>You can think of this include:</w:t>
      </w:r>
      <w:r w:rsidR="005627B4" w:rsidRPr="008845AA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  <w:r w:rsidRPr="005627B4">
        <w:t>- Excellent promotion</w:t>
      </w:r>
      <w:r w:rsidRPr="005627B4">
        <w:rPr>
          <w:rFonts w:cs="Arial"/>
          <w:szCs w:val="20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  <w:r w:rsidRPr="005627B4">
        <w:t>- Publications (first, second or last author)</w:t>
      </w:r>
      <w:r w:rsidRPr="005627B4">
        <w:rPr>
          <w:rFonts w:cs="Arial"/>
          <w:szCs w:val="20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  <w:r w:rsidRPr="005627B4">
        <w:t>- Acquired grants</w:t>
      </w:r>
      <w:r w:rsidRPr="005627B4">
        <w:rPr>
          <w:rFonts w:cs="Arial"/>
          <w:szCs w:val="20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  <w:r w:rsidRPr="005627B4">
        <w:t>- Able to operate excellent science in several places (national or international)</w:t>
      </w:r>
      <w:r w:rsidRPr="005627B4">
        <w:rPr>
          <w:rFonts w:cs="Arial"/>
          <w:szCs w:val="20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  <w:r w:rsidRPr="005627B4">
        <w:t>- Participation in good partnerships</w:t>
      </w:r>
      <w:r w:rsidRPr="005627B4">
        <w:rPr>
          <w:rFonts w:cs="Arial"/>
          <w:szCs w:val="20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  <w:r w:rsidRPr="005627B4">
        <w:t>- won prizes</w:t>
      </w:r>
      <w:r w:rsidRPr="005627B4">
        <w:rPr>
          <w:rFonts w:cs="Arial"/>
          <w:szCs w:val="20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  <w:r w:rsidRPr="005627B4">
        <w:t>- Clearly independent position of supervisor and / or group leader</w:t>
      </w:r>
      <w:r w:rsidRPr="005627B4">
        <w:rPr>
          <w:rFonts w:cs="Arial"/>
          <w:szCs w:val="20"/>
        </w:rPr>
        <w:t xml:space="preserve"> </w:t>
      </w:r>
    </w:p>
    <w:p w:rsidR="005627B4" w:rsidRDefault="005627B4" w:rsidP="005627B4">
      <w:pPr>
        <w:rPr>
          <w:rFonts w:cs="Arial"/>
          <w:szCs w:val="20"/>
        </w:rPr>
      </w:pPr>
      <w:r w:rsidRPr="005627B4">
        <w:t xml:space="preserve">- </w:t>
      </w:r>
      <w:proofErr w:type="spellStart"/>
      <w:r w:rsidRPr="005627B4">
        <w:t>Acquired</w:t>
      </w:r>
      <w:proofErr w:type="spellEnd"/>
      <w:r w:rsidRPr="005627B4">
        <w:t xml:space="preserve"> patents.</w:t>
      </w:r>
      <w:r w:rsidRPr="005627B4">
        <w:rPr>
          <w:rFonts w:cs="Arial"/>
          <w:szCs w:val="20"/>
        </w:rPr>
        <w:t xml:space="preserve"> </w:t>
      </w:r>
    </w:p>
    <w:p w:rsidR="005627B4" w:rsidRPr="005627B4" w:rsidRDefault="005627B4" w:rsidP="005627B4">
      <w:pPr>
        <w:rPr>
          <w:rFonts w:cs="Arial"/>
          <w:szCs w:val="20"/>
        </w:rPr>
      </w:pPr>
    </w:p>
    <w:p w:rsidR="001E062A" w:rsidRPr="005627B4" w:rsidRDefault="001E062A">
      <w:pPr>
        <w:rPr>
          <w:rFonts w:cs="Arial"/>
          <w:szCs w:val="20"/>
        </w:rPr>
      </w:pPr>
    </w:p>
    <w:p w:rsidR="001E062A" w:rsidRPr="005627B4" w:rsidRDefault="005627B4">
      <w:pPr>
        <w:rPr>
          <w:rFonts w:cs="Arial"/>
          <w:szCs w:val="20"/>
        </w:rPr>
      </w:pPr>
      <w:r w:rsidRPr="005627B4">
        <w:rPr>
          <w:rFonts w:cs="Arial"/>
          <w:b/>
          <w:noProof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116205</wp:posOffset>
            </wp:positionV>
            <wp:extent cx="2305050" cy="361950"/>
            <wp:effectExtent l="0" t="0" r="0" b="0"/>
            <wp:wrapSquare wrapText="bothSides"/>
            <wp:docPr id="2" name="Afbeelding 1" descr="D:\Plaatjes\scoreblok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atjes\scoreblokj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062A" w:rsidRPr="005627B4" w:rsidRDefault="001E062A" w:rsidP="005627B4">
      <w:pPr>
        <w:rPr>
          <w:rFonts w:cs="Arial"/>
          <w:szCs w:val="20"/>
          <w:lang w:val="en-US"/>
        </w:rPr>
      </w:pPr>
      <w:r w:rsidRPr="005627B4">
        <w:rPr>
          <w:rFonts w:cs="Arial"/>
          <w:b/>
          <w:szCs w:val="20"/>
          <w:lang w:val="en-US"/>
        </w:rPr>
        <w:t xml:space="preserve">2. </w:t>
      </w:r>
      <w:r w:rsidR="005627B4" w:rsidRPr="005627B4">
        <w:rPr>
          <w:rStyle w:val="normalchar"/>
          <w:rFonts w:cs="Arial"/>
          <w:b/>
          <w:bCs/>
          <w:szCs w:val="20"/>
          <w:lang w:val="en-US"/>
        </w:rPr>
        <w:t>Quality of the research proposal</w:t>
      </w:r>
    </w:p>
    <w:p w:rsidR="005627B4" w:rsidRPr="005627B4" w:rsidRDefault="005627B4" w:rsidP="005627B4">
      <w:pPr>
        <w:pStyle w:val="normal"/>
        <w:rPr>
          <w:rFonts w:ascii="Arial" w:hAnsi="Arial" w:cs="Arial"/>
          <w:sz w:val="20"/>
          <w:szCs w:val="20"/>
          <w:lang w:val="en-US"/>
        </w:rPr>
      </w:pPr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>How do you rate the quality of the research proposal, and what aspects of the proposal leading to this recognition?</w:t>
      </w:r>
      <w:r w:rsidRPr="005627B4">
        <w:rPr>
          <w:rFonts w:ascii="Arial" w:hAnsi="Arial" w:cs="Arial"/>
          <w:sz w:val="20"/>
          <w:szCs w:val="20"/>
          <w:lang w:val="en-US"/>
        </w:rPr>
        <w:t xml:space="preserve"> </w:t>
      </w:r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>You can think of:</w:t>
      </w:r>
      <w:r w:rsidRPr="005627B4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5627B4" w:rsidRPr="005627B4" w:rsidRDefault="005627B4" w:rsidP="005627B4">
      <w:r w:rsidRPr="005627B4">
        <w:t>- Connection CV and research plan</w:t>
      </w:r>
      <w:r w:rsidRPr="005627B4">
        <w:t xml:space="preserve"> </w:t>
      </w:r>
    </w:p>
    <w:p w:rsidR="005627B4" w:rsidRPr="005627B4" w:rsidRDefault="005627B4" w:rsidP="005627B4">
      <w:r w:rsidRPr="005627B4">
        <w:t>- Connection of methodology to objectives</w:t>
      </w:r>
      <w:r w:rsidRPr="005627B4">
        <w:t xml:space="preserve"> </w:t>
      </w:r>
    </w:p>
    <w:p w:rsidR="005627B4" w:rsidRPr="005627B4" w:rsidRDefault="005627B4" w:rsidP="005627B4">
      <w:r w:rsidRPr="005627B4">
        <w:t>- Innovative aspects (and the applicant has expressed this clear?)</w:t>
      </w:r>
      <w:r w:rsidRPr="005627B4">
        <w:t xml:space="preserve"> </w:t>
      </w:r>
    </w:p>
    <w:p w:rsidR="005627B4" w:rsidRPr="005627B4" w:rsidRDefault="005627B4" w:rsidP="005627B4">
      <w:r w:rsidRPr="005627B4">
        <w:t>- Independently and / or original thinking</w:t>
      </w:r>
      <w:r w:rsidRPr="005627B4">
        <w:t xml:space="preserve"> </w:t>
      </w:r>
    </w:p>
    <w:p w:rsidR="005627B4" w:rsidRPr="005627B4" w:rsidRDefault="005627B4" w:rsidP="005627B4">
      <w:r w:rsidRPr="005627B4">
        <w:t>- Potential contribution to science</w:t>
      </w:r>
      <w:r w:rsidRPr="005627B4">
        <w:t xml:space="preserve"> </w:t>
      </w:r>
    </w:p>
    <w:p w:rsidR="009F1F59" w:rsidRPr="005627B4" w:rsidRDefault="005627B4" w:rsidP="005627B4">
      <w:pPr>
        <w:rPr>
          <w:rFonts w:cs="Arial"/>
          <w:szCs w:val="20"/>
          <w:lang w:val="en-US"/>
        </w:rPr>
      </w:pPr>
      <w:r w:rsidRPr="005627B4">
        <w:rPr>
          <w:lang w:val="en-US"/>
        </w:rPr>
        <w:t>- Keep the candidate into account any pitfalls, there is a backup plan?</w:t>
      </w:r>
      <w:r w:rsidRPr="005627B4">
        <w:rPr>
          <w:rFonts w:cs="Arial"/>
          <w:szCs w:val="20"/>
          <w:lang w:val="en-US"/>
        </w:rPr>
        <w:t xml:space="preserve"> </w:t>
      </w:r>
    </w:p>
    <w:p w:rsidR="009F1F59" w:rsidRPr="005627B4" w:rsidRDefault="005627B4">
      <w:pPr>
        <w:rPr>
          <w:rFonts w:cs="Arial"/>
          <w:b/>
          <w:szCs w:val="20"/>
          <w:lang w:val="en-US"/>
        </w:rPr>
      </w:pPr>
      <w:r w:rsidRPr="005627B4">
        <w:rPr>
          <w:rFonts w:cs="Arial"/>
          <w:noProof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135255</wp:posOffset>
            </wp:positionV>
            <wp:extent cx="2305050" cy="361950"/>
            <wp:effectExtent l="0" t="0" r="0" b="0"/>
            <wp:wrapSquare wrapText="bothSides"/>
            <wp:docPr id="3" name="Afbeelding 1" descr="D:\Plaatjes\scoreblok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atjes\scoreblokj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F59" w:rsidRPr="005627B4" w:rsidRDefault="009F1F59" w:rsidP="005627B4">
      <w:pPr>
        <w:rPr>
          <w:rFonts w:cs="Arial"/>
          <w:szCs w:val="20"/>
          <w:lang w:val="en-US"/>
        </w:rPr>
      </w:pPr>
      <w:r w:rsidRPr="005627B4">
        <w:rPr>
          <w:rFonts w:cs="Arial"/>
          <w:b/>
          <w:szCs w:val="20"/>
          <w:lang w:val="en-US"/>
        </w:rPr>
        <w:t xml:space="preserve">3. </w:t>
      </w:r>
      <w:r w:rsidR="005627B4" w:rsidRPr="005627B4">
        <w:rPr>
          <w:rStyle w:val="normalchar"/>
          <w:rFonts w:cs="Arial"/>
          <w:b/>
          <w:bCs/>
          <w:szCs w:val="20"/>
          <w:lang w:val="en-US"/>
        </w:rPr>
        <w:t>Knowledge Utilization</w:t>
      </w:r>
    </w:p>
    <w:p w:rsidR="005627B4" w:rsidRPr="005627B4" w:rsidRDefault="005627B4" w:rsidP="005627B4">
      <w:pPr>
        <w:pStyle w:val="normal"/>
        <w:rPr>
          <w:rFonts w:ascii="Arial" w:hAnsi="Arial" w:cs="Arial"/>
          <w:sz w:val="20"/>
          <w:szCs w:val="20"/>
          <w:lang w:val="en-US"/>
        </w:rPr>
      </w:pPr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>What is your appreciation for the description of possibilities for knowledge utilization, and what aspects of the proposal leading to this recognition?</w:t>
      </w:r>
      <w:r w:rsidRPr="005627B4">
        <w:rPr>
          <w:rFonts w:ascii="Arial" w:hAnsi="Arial" w:cs="Arial"/>
          <w:sz w:val="20"/>
          <w:szCs w:val="20"/>
          <w:lang w:val="en-US"/>
        </w:rPr>
        <w:t xml:space="preserve"> </w:t>
      </w:r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>Think about:</w:t>
      </w:r>
      <w:r w:rsidRPr="005627B4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5627B4" w:rsidRPr="005627B4" w:rsidRDefault="005627B4" w:rsidP="005627B4">
      <w:r w:rsidRPr="005627B4">
        <w:rPr>
          <w:rStyle w:val="notranslate"/>
          <w:rFonts w:cs="Arial"/>
          <w:szCs w:val="20"/>
          <w:lang w:val="en-US"/>
        </w:rPr>
        <w:t xml:space="preserve">- </w:t>
      </w:r>
      <w:r w:rsidRPr="005627B4">
        <w:t>The potential contribution to society and / or other scientific fields</w:t>
      </w:r>
      <w:r w:rsidRPr="005627B4">
        <w:t xml:space="preserve"> </w:t>
      </w:r>
    </w:p>
    <w:p w:rsidR="005627B4" w:rsidRPr="005627B4" w:rsidRDefault="005627B4" w:rsidP="005627B4">
      <w:r w:rsidRPr="005627B4">
        <w:t>- The action plan to make good profits on research to come to the knowledge of potential users</w:t>
      </w:r>
      <w:r w:rsidRPr="005627B4">
        <w:t xml:space="preserve"> </w:t>
      </w:r>
    </w:p>
    <w:p w:rsidR="005627B4" w:rsidRPr="005627B4" w:rsidRDefault="005627B4" w:rsidP="005627B4">
      <w:r w:rsidRPr="005627B4">
        <w:t>- The potential knowledge users involved</w:t>
      </w:r>
      <w:r w:rsidRPr="005627B4">
        <w:t xml:space="preserve"> </w:t>
      </w:r>
    </w:p>
    <w:p w:rsidR="005627B4" w:rsidRPr="005627B4" w:rsidRDefault="005627B4" w:rsidP="005627B4">
      <w:r w:rsidRPr="005627B4">
        <w:t>- The candidate has his / her own efforts described herein</w:t>
      </w:r>
      <w:r w:rsidRPr="005627B4">
        <w:t xml:space="preserve"> </w:t>
      </w:r>
    </w:p>
    <w:p w:rsidR="005627B4" w:rsidRPr="005627B4" w:rsidRDefault="005627B4" w:rsidP="005627B4">
      <w:r w:rsidRPr="005627B4">
        <w:t>- What is the expected period of use of knowledge, there is disclosed a timetable</w:t>
      </w:r>
      <w:r w:rsidRPr="005627B4">
        <w:t xml:space="preserve"> </w:t>
      </w:r>
      <w:bookmarkStart w:id="0" w:name="_GoBack"/>
      <w:bookmarkEnd w:id="0"/>
    </w:p>
    <w:p w:rsidR="005627B4" w:rsidRPr="005627B4" w:rsidRDefault="005627B4" w:rsidP="005627B4">
      <w:pPr>
        <w:pStyle w:val="normal"/>
        <w:rPr>
          <w:rFonts w:ascii="Arial" w:hAnsi="Arial" w:cs="Arial"/>
          <w:sz w:val="20"/>
          <w:szCs w:val="20"/>
          <w:lang w:val="en-US"/>
        </w:rPr>
      </w:pPr>
      <w:r>
        <w:rPr>
          <w:rStyle w:val="notranslate"/>
          <w:rFonts w:ascii="Arial" w:hAnsi="Arial" w:cs="Arial"/>
          <w:sz w:val="20"/>
          <w:szCs w:val="20"/>
          <w:lang w:val="en-US"/>
        </w:rPr>
        <w:t>Or</w:t>
      </w:r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>:</w:t>
      </w:r>
      <w:r w:rsidRPr="005627B4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B2EE6" w:rsidRPr="005627B4" w:rsidRDefault="005627B4" w:rsidP="005627B4">
      <w:pPr>
        <w:rPr>
          <w:rFonts w:cs="Arial"/>
          <w:szCs w:val="20"/>
          <w:lang w:val="en-US"/>
        </w:rPr>
      </w:pPr>
      <w:r w:rsidRPr="005627B4">
        <w:rPr>
          <w:rStyle w:val="notranslate"/>
          <w:rFonts w:cs="Arial"/>
          <w:szCs w:val="20"/>
          <w:lang w:val="en-US"/>
        </w:rPr>
        <w:t xml:space="preserve">- </w:t>
      </w:r>
      <w:r w:rsidRPr="005627B4">
        <w:rPr>
          <w:lang w:val="en-US"/>
        </w:rPr>
        <w:t>Has the candidate described clearly and convincingly why knowledge utilization is not applicable to this project?</w:t>
      </w:r>
      <w:r w:rsidRPr="005627B4">
        <w:rPr>
          <w:rFonts w:cs="Arial"/>
          <w:szCs w:val="20"/>
          <w:lang w:val="en-US"/>
        </w:rPr>
        <w:t xml:space="preserve"> </w:t>
      </w:r>
    </w:p>
    <w:p w:rsidR="00CB2EE6" w:rsidRPr="005627B4" w:rsidRDefault="005627B4" w:rsidP="009F1F59">
      <w:pPr>
        <w:rPr>
          <w:rFonts w:cs="Arial"/>
          <w:szCs w:val="20"/>
          <w:lang w:val="en-US"/>
        </w:rPr>
      </w:pPr>
      <w:r w:rsidRPr="005627B4">
        <w:rPr>
          <w:rFonts w:cs="Arial"/>
          <w:noProof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116840</wp:posOffset>
            </wp:positionV>
            <wp:extent cx="779780" cy="361950"/>
            <wp:effectExtent l="0" t="0" r="1270" b="0"/>
            <wp:wrapSquare wrapText="bothSides"/>
            <wp:docPr id="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2EE6" w:rsidRPr="005627B4" w:rsidRDefault="00CB2EE6" w:rsidP="005627B4">
      <w:pPr>
        <w:rPr>
          <w:rFonts w:cs="Arial"/>
          <w:b/>
          <w:szCs w:val="20"/>
          <w:lang w:val="en-US"/>
        </w:rPr>
      </w:pPr>
      <w:r w:rsidRPr="005627B4">
        <w:rPr>
          <w:rFonts w:cs="Arial"/>
          <w:b/>
          <w:szCs w:val="20"/>
          <w:lang w:val="en-US"/>
        </w:rPr>
        <w:t xml:space="preserve">4. </w:t>
      </w:r>
      <w:r w:rsidR="005627B4" w:rsidRPr="005627B4">
        <w:rPr>
          <w:rStyle w:val="normalchar"/>
          <w:rFonts w:cs="Arial"/>
          <w:b/>
          <w:bCs/>
          <w:szCs w:val="20"/>
          <w:lang w:val="en-US"/>
        </w:rPr>
        <w:t>Send</w:t>
      </w:r>
      <w:r w:rsidR="005627B4">
        <w:rPr>
          <w:rStyle w:val="normalchar"/>
          <w:rFonts w:cs="Arial"/>
          <w:b/>
          <w:bCs/>
          <w:szCs w:val="20"/>
          <w:lang w:val="en-US"/>
        </w:rPr>
        <w:t xml:space="preserve"> </w:t>
      </w:r>
      <w:r w:rsidR="005627B4" w:rsidRPr="005627B4">
        <w:rPr>
          <w:rStyle w:val="normalchar"/>
          <w:rFonts w:cs="Arial"/>
          <w:b/>
          <w:bCs/>
          <w:szCs w:val="20"/>
          <w:lang w:val="en-US"/>
        </w:rPr>
        <w:t>to referees?</w:t>
      </w:r>
    </w:p>
    <w:p w:rsidR="005627B4" w:rsidRPr="005627B4" w:rsidRDefault="005627B4" w:rsidP="005627B4">
      <w:pPr>
        <w:pStyle w:val="normal"/>
        <w:rPr>
          <w:rFonts w:ascii="Arial" w:hAnsi="Arial" w:cs="Arial"/>
          <w:sz w:val="20"/>
          <w:szCs w:val="20"/>
          <w:lang w:val="en-US"/>
        </w:rPr>
      </w:pPr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 xml:space="preserve">Are you of the opinion that this is a </w:t>
      </w:r>
      <w:proofErr w:type="spellStart"/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>Veni</w:t>
      </w:r>
      <w:proofErr w:type="spellEnd"/>
      <w:r w:rsidRPr="005627B4">
        <w:rPr>
          <w:rStyle w:val="notranslate"/>
          <w:rFonts w:ascii="Arial" w:hAnsi="Arial" w:cs="Arial"/>
          <w:sz w:val="20"/>
          <w:szCs w:val="20"/>
          <w:lang w:val="en-US"/>
        </w:rPr>
        <w:t xml:space="preserve"> worthy candidate based on the CV, plan and knowledge utilization, and this request must be sent to referees?</w:t>
      </w:r>
      <w:r w:rsidRPr="005627B4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5627B4" w:rsidRPr="005627B4" w:rsidRDefault="005627B4" w:rsidP="009F1F59">
      <w:pPr>
        <w:rPr>
          <w:rFonts w:cs="Arial"/>
          <w:szCs w:val="20"/>
          <w:lang w:val="en-US"/>
        </w:rPr>
      </w:pPr>
    </w:p>
    <w:p w:rsidR="005627B4" w:rsidRPr="005627B4" w:rsidRDefault="005627B4" w:rsidP="009F1F59">
      <w:pPr>
        <w:rPr>
          <w:rFonts w:cs="Arial"/>
          <w:szCs w:val="20"/>
          <w:lang w:val="en-US"/>
        </w:rPr>
      </w:pPr>
    </w:p>
    <w:p w:rsidR="005627B4" w:rsidRPr="005627B4" w:rsidRDefault="005627B4" w:rsidP="009F1F59">
      <w:pPr>
        <w:rPr>
          <w:rFonts w:cs="Arial"/>
          <w:szCs w:val="20"/>
          <w:lang w:val="en-US"/>
        </w:rPr>
      </w:pPr>
    </w:p>
    <w:sectPr w:rsidR="005627B4" w:rsidRPr="005627B4" w:rsidSect="00636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62A"/>
    <w:rsid w:val="00053966"/>
    <w:rsid w:val="00060859"/>
    <w:rsid w:val="00075769"/>
    <w:rsid w:val="000C1E7A"/>
    <w:rsid w:val="000E1A60"/>
    <w:rsid w:val="000E5A2D"/>
    <w:rsid w:val="001240E6"/>
    <w:rsid w:val="00143B4E"/>
    <w:rsid w:val="00150CC6"/>
    <w:rsid w:val="001735CC"/>
    <w:rsid w:val="001A74D8"/>
    <w:rsid w:val="001D61E9"/>
    <w:rsid w:val="001E062A"/>
    <w:rsid w:val="0020380E"/>
    <w:rsid w:val="002E6A0B"/>
    <w:rsid w:val="0047396F"/>
    <w:rsid w:val="004B7807"/>
    <w:rsid w:val="00524F29"/>
    <w:rsid w:val="00526434"/>
    <w:rsid w:val="005627B4"/>
    <w:rsid w:val="005B0E93"/>
    <w:rsid w:val="005C1A24"/>
    <w:rsid w:val="005F4DC6"/>
    <w:rsid w:val="00636B0E"/>
    <w:rsid w:val="006443DA"/>
    <w:rsid w:val="0067097B"/>
    <w:rsid w:val="006B6CA4"/>
    <w:rsid w:val="0073141D"/>
    <w:rsid w:val="00790952"/>
    <w:rsid w:val="007A5DE7"/>
    <w:rsid w:val="007B1952"/>
    <w:rsid w:val="007E39FD"/>
    <w:rsid w:val="0091735F"/>
    <w:rsid w:val="00945BD1"/>
    <w:rsid w:val="009F1F59"/>
    <w:rsid w:val="00A401F3"/>
    <w:rsid w:val="00BE7EEA"/>
    <w:rsid w:val="00C731AF"/>
    <w:rsid w:val="00CB2EE6"/>
    <w:rsid w:val="00D60869"/>
    <w:rsid w:val="00DF3265"/>
    <w:rsid w:val="00DF3ADA"/>
    <w:rsid w:val="00F767D8"/>
    <w:rsid w:val="00F93D80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D0870"/>
  <w15:docId w15:val="{B78292DB-0CB4-4CA3-B4CA-3982FFF4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36B0E"/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rsid w:val="001E062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E062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7B195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7B19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B1952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7B19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7B1952"/>
    <w:rPr>
      <w:rFonts w:ascii="Arial" w:hAnsi="Arial"/>
      <w:b/>
      <w:bCs/>
    </w:rPr>
  </w:style>
  <w:style w:type="paragraph" w:styleId="Revisie">
    <w:name w:val="Revision"/>
    <w:hidden/>
    <w:uiPriority w:val="99"/>
    <w:semiHidden/>
    <w:rsid w:val="00790952"/>
    <w:rPr>
      <w:rFonts w:ascii="Arial" w:hAnsi="Arial"/>
      <w:szCs w:val="24"/>
    </w:rPr>
  </w:style>
  <w:style w:type="paragraph" w:customStyle="1" w:styleId="normal">
    <w:name w:val="normal"/>
    <w:basedOn w:val="Standaard"/>
    <w:rsid w:val="005627B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translate">
    <w:name w:val="notranslate"/>
    <w:basedOn w:val="Standaardalinea-lettertype"/>
    <w:rsid w:val="005627B4"/>
  </w:style>
  <w:style w:type="character" w:customStyle="1" w:styleId="normalchar">
    <w:name w:val="normal__char"/>
    <w:basedOn w:val="Standaardalinea-lettertype"/>
    <w:rsid w:val="00562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10BC4A18</Template>
  <TotalTime>6</TotalTime>
  <Pages>1</Pages>
  <Words>310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Utrecht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Macor</dc:creator>
  <cp:lastModifiedBy>Frietjhof Croon</cp:lastModifiedBy>
  <cp:revision>3</cp:revision>
  <dcterms:created xsi:type="dcterms:W3CDTF">2016-11-09T15:41:00Z</dcterms:created>
  <dcterms:modified xsi:type="dcterms:W3CDTF">2016-11-09T15:46:00Z</dcterms:modified>
</cp:coreProperties>
</file>